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08A61" w14:textId="77777777" w:rsidR="00FB08FF" w:rsidRPr="00252957" w:rsidRDefault="00A63243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anchorId="2659A21C" wp14:editId="57ACDA2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40C037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.7pt,421pt" to="36.85pt,4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o:allowincell="f" strokeweight=".2pt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anchorId="1D3AA733" wp14:editId="6E2D0181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199A51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.7pt,297.7pt" to="36.85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o:allowincell="f" strokeweight=".2pt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14:paraId="3F198C1F" w14:textId="77777777" w:rsidR="00FB08FF" w:rsidRPr="00252957" w:rsidRDefault="00FB08FF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14:paraId="522155C8" w14:textId="77777777" w:rsidR="006624CA" w:rsidRPr="00252957" w:rsidRDefault="006624CA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14:paraId="63E4AF4C" w14:textId="77777777" w:rsidR="00FB08FF" w:rsidRPr="00252957" w:rsidRDefault="00FB08FF">
      <w:pPr>
        <w:rPr>
          <w:rFonts w:ascii="DB Office" w:hAnsi="DB Office"/>
        </w:rPr>
      </w:pPr>
    </w:p>
    <w:p w14:paraId="5725E80D" w14:textId="77777777" w:rsidR="00FB08FF" w:rsidRPr="00252957" w:rsidRDefault="00FB08FF">
      <w:pPr>
        <w:rPr>
          <w:rFonts w:ascii="DB Office" w:hAnsi="DB Office"/>
        </w:rPr>
      </w:pPr>
    </w:p>
    <w:bookmarkStart w:id="0" w:name="E_Betreff"/>
    <w:bookmarkEnd w:id="0"/>
    <w:p w14:paraId="644414B6" w14:textId="77777777" w:rsidR="00FB08FF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22DB69BA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5673D5B7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34DAC2D2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4770B700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4A294421" w14:textId="77777777" w:rsidR="00FB08FF" w:rsidRPr="00252957" w:rsidRDefault="00FB08FF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14:paraId="34FEFE95" w14:textId="77777777" w:rsidR="00BB4055" w:rsidRPr="00252957" w:rsidRDefault="00BB4055">
      <w:pPr>
        <w:rPr>
          <w:rFonts w:ascii="DB Office" w:hAnsi="DB Office"/>
        </w:rPr>
      </w:pPr>
    </w:p>
    <w:p w14:paraId="357977F1" w14:textId="77777777" w:rsidR="009A6A61" w:rsidRDefault="00760E69" w:rsidP="009A6A61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bookmarkEnd w:id="1"/>
      <w:r w:rsidR="00BB4055" w:rsidRPr="00252957">
        <w:rPr>
          <w:rFonts w:ascii="DB Office" w:hAnsi="DB Office"/>
          <w:u w:val="dotted"/>
        </w:rPr>
        <w:tab/>
      </w:r>
    </w:p>
    <w:p w14:paraId="0FFB1BEA" w14:textId="77777777" w:rsidR="001965A6" w:rsidRPr="00252957" w:rsidRDefault="00510698" w:rsidP="00BB4055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="001965A6" w:rsidRPr="00252957">
        <w:rPr>
          <w:rFonts w:ascii="DB Office" w:hAnsi="DB Office"/>
        </w:rPr>
        <w:t>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2F6A9ECD" w14:textId="77777777" w:rsidR="00510698" w:rsidRPr="00252957" w:rsidRDefault="00BB4055" w:rsidP="00BB4055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="00510698" w:rsidRPr="00252957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285ADA31" w14:textId="77777777" w:rsidR="001965A6" w:rsidRPr="00252957" w:rsidRDefault="001965A6" w:rsidP="00BB4055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="002F1793" w:rsidRPr="0092544E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6E0CA3A6" w14:textId="7DEC2193" w:rsidR="0098089C" w:rsidRPr="00252957" w:rsidRDefault="0098089C" w:rsidP="00BB4055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="00394880" w:rsidRPr="00252957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="00394880"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75EF05AC" w14:textId="77777777" w:rsidR="001965A6" w:rsidRPr="00252957" w:rsidRDefault="001965A6" w:rsidP="000323A0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="000323A0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6DB986C0" w14:textId="77777777" w:rsidR="001965A6" w:rsidRPr="00252957" w:rsidRDefault="001965A6" w:rsidP="003D2D15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="000323A0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017369EB" w14:textId="77777777" w:rsidR="001965A6" w:rsidRPr="00252957" w:rsidRDefault="001965A6">
      <w:pPr>
        <w:pStyle w:val="Textkrper"/>
        <w:rPr>
          <w:rFonts w:ascii="DB Office" w:hAnsi="DB Office"/>
        </w:rPr>
      </w:pPr>
    </w:p>
    <w:p w14:paraId="43B2FAB8" w14:textId="77777777" w:rsidR="001965A6" w:rsidRPr="00252957" w:rsidRDefault="00760E69" w:rsidP="000323A0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="001965A6" w:rsidRPr="00252957">
        <w:rPr>
          <w:rFonts w:ascii="DB Office" w:hAnsi="DB Office"/>
        </w:rPr>
        <w:t>summe [netto]:</w:t>
      </w:r>
      <w:r w:rsidR="000323A0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  <w:r w:rsidR="000323A0" w:rsidRPr="00252957">
        <w:rPr>
          <w:rFonts w:ascii="DB Office" w:hAnsi="DB Office"/>
        </w:rPr>
        <w:t xml:space="preserve"> EUR</w:t>
      </w:r>
    </w:p>
    <w:p w14:paraId="44492DFA" w14:textId="77777777" w:rsidR="00816737" w:rsidRPr="00252957" w:rsidRDefault="00816737">
      <w:pPr>
        <w:pStyle w:val="Textkrper"/>
        <w:rPr>
          <w:rFonts w:ascii="DB Office" w:hAnsi="DB Office"/>
        </w:rPr>
      </w:pPr>
    </w:p>
    <w:p w14:paraId="289085E0" w14:textId="77777777" w:rsidR="001965A6" w:rsidRPr="00252957" w:rsidRDefault="00EA7D50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14:paraId="4B6C9913" w14:textId="77777777" w:rsidR="007C3C4E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="007C3C4E" w:rsidRPr="007C3C4E">
        <w:t xml:space="preserve"> </w:t>
      </w:r>
      <w:r w:rsidR="007C3C4E" w:rsidRPr="007C3C4E">
        <w:rPr>
          <w:rFonts w:ascii="DB Office" w:hAnsi="DB Office" w:cs="Arial"/>
          <w:b/>
          <w:szCs w:val="22"/>
        </w:rPr>
        <w:t>Anlage 1</w:t>
      </w:r>
      <w:r w:rsidR="007C3C4E" w:rsidRP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="007C3C4E" w:rsidRPr="0092544E">
        <w:rPr>
          <w:rFonts w:ascii="DB Office" w:hAnsi="DB Office" w:cs="Arial"/>
          <w:color w:val="auto"/>
          <w:szCs w:val="22"/>
        </w:rPr>
        <w:t>Anschreiben zum Nachtragsangebot</w:t>
      </w:r>
    </w:p>
    <w:p w14:paraId="2039384F" w14:textId="77777777" w:rsidR="002B7572" w:rsidRPr="0092544E" w:rsidRDefault="007C3C4E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="002805A2" w:rsidRPr="0092544E">
        <w:rPr>
          <w:rFonts w:ascii="DB Office" w:hAnsi="DB Office" w:cs="Arial"/>
          <w:b/>
          <w:color w:val="auto"/>
          <w:szCs w:val="22"/>
        </w:rPr>
        <w:t>Anlage</w:t>
      </w:r>
      <w:r w:rsidR="003B6AF9"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="00A3682F" w:rsidRPr="0092544E">
        <w:rPr>
          <w:rFonts w:ascii="DB Office" w:hAnsi="DB Office" w:cs="Arial"/>
          <w:b/>
          <w:color w:val="auto"/>
          <w:szCs w:val="22"/>
        </w:rPr>
        <w:t>:</w:t>
      </w:r>
      <w:r w:rsidR="00A3682F" w:rsidRPr="0092544E">
        <w:rPr>
          <w:rFonts w:ascii="DB Office" w:hAnsi="DB Office" w:cs="Arial"/>
          <w:color w:val="auto"/>
          <w:szCs w:val="22"/>
        </w:rPr>
        <w:tab/>
      </w:r>
      <w:r w:rsidR="002B7572" w:rsidRPr="0092544E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="00C35A8D" w:rsidRPr="0092544E">
        <w:rPr>
          <w:rFonts w:ascii="DB Office" w:hAnsi="DB Office" w:cs="Arial"/>
          <w:color w:val="auto"/>
          <w:szCs w:val="22"/>
        </w:rPr>
        <w:t xml:space="preserve"> Zuordnung der Leistungen.</w:t>
      </w:r>
    </w:p>
    <w:p w14:paraId="4E31F056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 xml:space="preserve">Anlage </w:t>
      </w:r>
      <w:r w:rsidR="007C3C4E" w:rsidRPr="0092544E">
        <w:rPr>
          <w:rFonts w:ascii="DB Office" w:hAnsi="DB Office" w:cs="Arial"/>
          <w:b/>
          <w:color w:val="auto"/>
          <w:szCs w:val="22"/>
        </w:rPr>
        <w:t>3</w:t>
      </w:r>
      <w:r w:rsidR="003B6AF9"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Darstellung des Anspruchsgrundes</w:t>
      </w:r>
      <w:r w:rsidR="00C35A8D" w:rsidRPr="0092544E">
        <w:rPr>
          <w:rFonts w:ascii="DB Office" w:hAnsi="DB Office"/>
          <w:color w:val="auto"/>
          <w:vertAlign w:val="superscript"/>
        </w:rPr>
        <w:footnoteReference w:id="2"/>
      </w:r>
      <w:r w:rsidR="00C35A8D" w:rsidRPr="0092544E">
        <w:rPr>
          <w:rFonts w:ascii="DB Office" w:hAnsi="DB Office" w:cs="Arial"/>
          <w:color w:val="auto"/>
          <w:szCs w:val="22"/>
        </w:rPr>
        <w:t xml:space="preserve">. </w:t>
      </w:r>
    </w:p>
    <w:p w14:paraId="1989888B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id="3" w:name="_Hlk1042244"/>
      <w:r w:rsidR="00C35A8D" w:rsidRPr="0092544E">
        <w:rPr>
          <w:rFonts w:ascii="DB Office" w:hAnsi="DB Office"/>
          <w:color w:val="auto"/>
          <w:vertAlign w:val="superscript"/>
        </w:rPr>
        <w:footnoteReference w:id="3"/>
      </w:r>
      <w:r w:rsidR="00C35A8D" w:rsidRPr="0092544E">
        <w:rPr>
          <w:rFonts w:ascii="DB Office" w:hAnsi="DB Office" w:cs="Arial"/>
          <w:color w:val="auto"/>
          <w:szCs w:val="22"/>
        </w:rPr>
        <w:t>.</w:t>
      </w:r>
      <w:bookmarkEnd w:id="3"/>
    </w:p>
    <w:p w14:paraId="01F2D0EC" w14:textId="77777777" w:rsidR="00B25E3C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B25E3C" w:rsidRPr="0092544E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14:paraId="5B459DC3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14:paraId="18C22C3E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sonstige Nachweise, zum Beispiel f</w:t>
      </w:r>
      <w:r w:rsidR="007C3C4E" w:rsidRPr="0092544E">
        <w:rPr>
          <w:rFonts w:ascii="DB Office" w:hAnsi="DB Office" w:cs="Arial"/>
          <w:color w:val="auto"/>
          <w:szCs w:val="22"/>
        </w:rPr>
        <w:t>ür das Vorliegen von Mehrkosten</w:t>
      </w:r>
    </w:p>
    <w:p w14:paraId="6C280E4D" w14:textId="614AC0B1" w:rsidR="007C3C4E" w:rsidRPr="0092544E" w:rsidRDefault="007C3C4E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="009A769D" w:rsidRPr="0092544E">
        <w:rPr>
          <w:rFonts w:ascii="DB Office" w:hAnsi="DB Office" w:cs="Arial"/>
          <w:color w:val="auto"/>
          <w:szCs w:val="22"/>
        </w:rPr>
        <w:t xml:space="preserve"> nach Anlage 2.12.1</w:t>
      </w:r>
    </w:p>
    <w:p w14:paraId="57B9A0A0" w14:textId="2303B48B" w:rsidR="009A769D" w:rsidRDefault="009A769D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="00BF42AA" w:rsidRPr="0092544E">
        <w:rPr>
          <w:rFonts w:ascii="DB Office" w:hAnsi="DB Office" w:cs="Arial"/>
          <w:color w:val="auto"/>
          <w:szCs w:val="22"/>
        </w:rPr>
        <w:t xml:space="preserve"> (</w:t>
      </w:r>
      <w:r w:rsidR="00F7387F" w:rsidRPr="0092544E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96E2C" w14:textId="77777777" w:rsidR="004D39FE" w:rsidRPr="00B25E3C" w:rsidRDefault="004D39FE" w:rsidP="00B25E3C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3A653" w14:textId="77777777" w:rsidR="004D39FE" w:rsidRDefault="004D39FE">
    <w:pPr>
      <w:pStyle w:val="Fuzeile"/>
      <w:jc w:val="right"/>
      <w:rPr>
        <w:sz w:val="2"/>
      </w:rPr>
    </w:pPr>
  </w:p>
  <w:p w14:paraId="19B09752" w14:textId="095C3BA0" w:rsidR="004D39FE" w:rsidRDefault="004D39FE">
    <w:pPr>
      <w:pStyle w:val="Fuzeile"/>
      <w:framePr w:w="9299" w:wrap="around" w:vAnchor="page" w:h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3D2D15" w:rsidRPr="00381F9E" w14:paraId="39C004BF" w14:textId="77777777" w:rsidTr="003D2D15">
      <w:tc>
        <w:tcPr>
          <w:tcW w:w="1701" w:type="dxa"/>
        </w:tcPr>
        <w:p w14:paraId="26A9DE1C" w14:textId="77777777" w:rsidR="003D2D15" w:rsidRPr="00381F9E" w:rsidRDefault="003D2D15" w:rsidP="003D2D15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14:paraId="5DBAB049" w14:textId="77777777" w:rsidR="003D2D15" w:rsidRPr="00381F9E" w:rsidRDefault="003D2D15" w:rsidP="00D552C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14:paraId="5E09D1BC" w14:textId="77777777" w:rsidR="003D2D15" w:rsidRPr="00381F9E" w:rsidRDefault="003D2D15" w:rsidP="003D2D15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="003D2D15" w:rsidRPr="002F1793" w14:paraId="546296FC" w14:textId="77777777" w:rsidTr="003D2D15">
      <w:tc>
        <w:tcPr>
          <w:tcW w:w="1701" w:type="dxa"/>
        </w:tcPr>
        <w:p w14:paraId="1682D8FF" w14:textId="77777777" w:rsidR="003D2D15" w:rsidRPr="00381F9E" w:rsidRDefault="003D2D15" w:rsidP="00D552C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14:paraId="34CB7EA9" w14:textId="77777777" w:rsidR="003D2D15" w:rsidRPr="00381F9E" w:rsidRDefault="006D754C" w:rsidP="00D552C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="003D2D15" w:rsidRPr="00381F9E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14:paraId="7DC6F2EE" w14:textId="6058355E" w:rsidR="003D2D15" w:rsidRPr="002F1793" w:rsidRDefault="003D2D15" w:rsidP="003D2D15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="002F1793" w:rsidRPr="0092544E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14:paraId="65472B92" w14:textId="77777777" w:rsidR="003D2D15" w:rsidRPr="00381F9E" w:rsidRDefault="003D2D15" w:rsidP="003D2D15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id="4" w:name="VV_VORGANGSNUMMER"/>
    <w:r>
      <w:rPr>
        <w:rFonts w:ascii="DB Office" w:hAnsi="DB Office"/>
        <w:szCs w:val="22"/>
      </w:rPr>
      <w:t xml:space="preserve"> 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0E46C" w14:textId="77777777" w:rsidR="004D39FE" w:rsidRDefault="004D39FE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14:paraId="3517CF96" w14:textId="77777777" w:rsidR="004D39FE" w:rsidRDefault="004D39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28989" w14:textId="77777777" w:rsidR="004D39FE" w:rsidRPr="00252957" w:rsidRDefault="004D39FE" w:rsidP="00A032F1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14:paraId="5D831872" w14:textId="77777777" w:rsidR="004D39FE" w:rsidRPr="00F52108" w:rsidRDefault="004D39FE" w:rsidP="00A032F1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14:paraId="094DB8CA" w14:textId="77777777" w:rsidR="004D39FE" w:rsidRDefault="004D39FE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AA0B453B-2F0A-4C95-8028-06662F479F88}"/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